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BF" w:rsidRPr="000D5435" w:rsidRDefault="00A53ABF" w:rsidP="000D543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ŞAİR NABİİLKOKULU </w:t>
      </w:r>
      <w:r w:rsidRPr="000D5435">
        <w:rPr>
          <w:rFonts w:ascii="Times New Roman" w:hAnsi="Times New Roman"/>
          <w:b/>
          <w:sz w:val="24"/>
          <w:szCs w:val="24"/>
        </w:rPr>
        <w:t>MÜDÜRLÜĞÜNE</w:t>
      </w:r>
    </w:p>
    <w:p w:rsidR="00A53ABF" w:rsidRPr="000D5435" w:rsidRDefault="00A53ABF" w:rsidP="005F2ED8">
      <w:pPr>
        <w:tabs>
          <w:tab w:val="left" w:pos="6289"/>
        </w:tabs>
        <w:rPr>
          <w:rFonts w:ascii="Times New Roman" w:hAnsi="Times New Roman"/>
          <w:b/>
          <w:sz w:val="24"/>
          <w:szCs w:val="24"/>
        </w:rPr>
      </w:pPr>
      <w:r w:rsidRPr="000D543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EYÜP</w:t>
      </w: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 xml:space="preserve">              201</w:t>
      </w:r>
      <w:r>
        <w:rPr>
          <w:rFonts w:ascii="Times New Roman" w:hAnsi="Times New Roman"/>
          <w:sz w:val="24"/>
          <w:szCs w:val="24"/>
        </w:rPr>
        <w:t>5</w:t>
      </w:r>
      <w:r w:rsidRPr="000D5435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6</w:t>
      </w:r>
      <w:r w:rsidRPr="000D5435">
        <w:rPr>
          <w:rFonts w:ascii="Times New Roman" w:hAnsi="Times New Roman"/>
          <w:sz w:val="24"/>
          <w:szCs w:val="24"/>
        </w:rPr>
        <w:t xml:space="preserve"> eğitim-öğretim yılında belirlenen yıllık plan dâhilinde ekli listede adı bulunan öğrenciler ile haftanın </w:t>
      </w:r>
      <w:r>
        <w:rPr>
          <w:rFonts w:ascii="Times New Roman" w:hAnsi="Times New Roman"/>
          <w:sz w:val="24"/>
          <w:szCs w:val="24"/>
        </w:rPr>
        <w:t>Çarşamba ve Perşembe</w:t>
      </w:r>
      <w:r w:rsidRPr="000D5435">
        <w:rPr>
          <w:rFonts w:ascii="Times New Roman" w:hAnsi="Times New Roman"/>
          <w:sz w:val="24"/>
          <w:szCs w:val="24"/>
        </w:rPr>
        <w:t xml:space="preserve"> günleri </w:t>
      </w:r>
      <w:r>
        <w:rPr>
          <w:rFonts w:ascii="Times New Roman" w:hAnsi="Times New Roman"/>
          <w:sz w:val="24"/>
          <w:szCs w:val="24"/>
        </w:rPr>
        <w:t>10.00’danitibaren 3</w:t>
      </w:r>
      <w:r w:rsidRPr="000D5435">
        <w:rPr>
          <w:rFonts w:ascii="Times New Roman" w:hAnsi="Times New Roman"/>
          <w:sz w:val="24"/>
          <w:szCs w:val="24"/>
        </w:rPr>
        <w:t xml:space="preserve"> şer saat satranç branşında ders dışı egzersiz çalışması yapmak istiyorum.Çalışmada yer alacak öğrenci listesi,yıllık plan ve ders programı ektedir.                                                                                                          </w:t>
      </w: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 xml:space="preserve">          Gereğini arz ederim.</w:t>
      </w:r>
    </w:p>
    <w:p w:rsidR="00A53ABF" w:rsidRPr="000D5435" w:rsidRDefault="00A53ABF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ABF" w:rsidRPr="000D5435" w:rsidRDefault="00A53ABF" w:rsidP="00B53246">
      <w:pPr>
        <w:tabs>
          <w:tab w:val="left" w:pos="5523"/>
          <w:tab w:val="left" w:pos="6630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.10.2015</w:t>
      </w:r>
    </w:p>
    <w:p w:rsidR="00A53ABF" w:rsidRPr="000D5435" w:rsidRDefault="00A53ABF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Mehmet KANDEMİR</w:t>
      </w:r>
    </w:p>
    <w:p w:rsidR="00A53ABF" w:rsidRPr="000D5435" w:rsidRDefault="00A53ABF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2/C SINIF ÖĞRETMENİ</w:t>
      </w:r>
    </w:p>
    <w:p w:rsidR="00A53ABF" w:rsidRPr="000D5435" w:rsidRDefault="00A53ABF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</w:p>
    <w:p w:rsidR="00A53ABF" w:rsidRPr="000D5435" w:rsidRDefault="00A53ABF" w:rsidP="005F2ED8">
      <w:pPr>
        <w:rPr>
          <w:rFonts w:ascii="Times New Roman" w:hAnsi="Times New Roman"/>
          <w:b/>
          <w:sz w:val="24"/>
          <w:szCs w:val="24"/>
          <w:u w:val="single"/>
        </w:rPr>
      </w:pPr>
      <w:r w:rsidRPr="000D5435">
        <w:rPr>
          <w:rFonts w:ascii="Times New Roman" w:hAnsi="Times New Roman"/>
          <w:b/>
          <w:sz w:val="24"/>
          <w:szCs w:val="24"/>
          <w:u w:val="single"/>
        </w:rPr>
        <w:t>EK:</w:t>
      </w: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1.Ders dışı egzersiz yıllık çalışma planı</w:t>
      </w:r>
    </w:p>
    <w:p w:rsidR="00A53ABF" w:rsidRPr="000D5435" w:rsidRDefault="00A53ABF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2.Öğrenci isim listesi</w:t>
      </w:r>
    </w:p>
    <w:p w:rsidR="00A53ABF" w:rsidRDefault="00A53ABF" w:rsidP="000D5435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Satranç ( antrenör ) belgesi</w:t>
      </w:r>
    </w:p>
    <w:p w:rsidR="00A53ABF" w:rsidRPr="000D5435" w:rsidRDefault="00A53ABF" w:rsidP="000D543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Ders programı</w:t>
      </w:r>
    </w:p>
    <w:p w:rsidR="00A53ABF" w:rsidRPr="000D5435" w:rsidRDefault="00A53ABF" w:rsidP="00F823BD">
      <w:pPr>
        <w:tabs>
          <w:tab w:val="left" w:pos="5906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</w:p>
    <w:p w:rsidR="00A53ABF" w:rsidRPr="000D5435" w:rsidRDefault="00A53ABF" w:rsidP="00F823BD">
      <w:pPr>
        <w:tabs>
          <w:tab w:val="left" w:pos="5906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</w:p>
    <w:p w:rsidR="00A53ABF" w:rsidRPr="000D5435" w:rsidRDefault="00A53ABF" w:rsidP="00F823BD">
      <w:pPr>
        <w:rPr>
          <w:rFonts w:ascii="Times New Roman" w:hAnsi="Times New Roman"/>
          <w:sz w:val="24"/>
          <w:szCs w:val="24"/>
        </w:rPr>
      </w:pPr>
    </w:p>
    <w:p w:rsidR="00A53ABF" w:rsidRDefault="00A53ABF" w:rsidP="00891E68">
      <w:pPr>
        <w:pStyle w:val="NoSpacing"/>
        <w:rPr>
          <w:rFonts w:ascii="Times New Roman" w:hAnsi="Times New Roman"/>
        </w:rPr>
      </w:pPr>
      <w:hyperlink r:id="rId4" w:history="1">
        <w:r>
          <w:rPr>
            <w:rStyle w:val="Hyperlink"/>
          </w:rPr>
          <w:t>http://www.sorubak.com</w:t>
        </w:r>
      </w:hyperlink>
      <w:r>
        <w:t xml:space="preserve"> </w:t>
      </w:r>
      <w:r>
        <w:rPr>
          <w:rFonts w:ascii="Times New Roman" w:hAnsi="Times New Roman"/>
        </w:rPr>
        <w:t xml:space="preserve"> </w:t>
      </w:r>
    </w:p>
    <w:p w:rsidR="00A53ABF" w:rsidRPr="000D5435" w:rsidRDefault="00A53ABF" w:rsidP="00891E68"/>
    <w:sectPr w:rsidR="00A53ABF" w:rsidRPr="000D5435" w:rsidSect="0064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ED8"/>
    <w:rsid w:val="00023B33"/>
    <w:rsid w:val="000964DA"/>
    <w:rsid w:val="000D5435"/>
    <w:rsid w:val="000F1F24"/>
    <w:rsid w:val="000F6C0E"/>
    <w:rsid w:val="002C5C6C"/>
    <w:rsid w:val="0039344B"/>
    <w:rsid w:val="003C4D84"/>
    <w:rsid w:val="003D1FAE"/>
    <w:rsid w:val="00432265"/>
    <w:rsid w:val="00477A25"/>
    <w:rsid w:val="004A6683"/>
    <w:rsid w:val="004C5248"/>
    <w:rsid w:val="004E5531"/>
    <w:rsid w:val="005737E3"/>
    <w:rsid w:val="005F2ED8"/>
    <w:rsid w:val="006431AF"/>
    <w:rsid w:val="00647A0F"/>
    <w:rsid w:val="007562D8"/>
    <w:rsid w:val="00854906"/>
    <w:rsid w:val="00891E68"/>
    <w:rsid w:val="00A51EC2"/>
    <w:rsid w:val="00A53ABF"/>
    <w:rsid w:val="00A75041"/>
    <w:rsid w:val="00B53246"/>
    <w:rsid w:val="00CA4D02"/>
    <w:rsid w:val="00D0221F"/>
    <w:rsid w:val="00D30460"/>
    <w:rsid w:val="00D76246"/>
    <w:rsid w:val="00DF2221"/>
    <w:rsid w:val="00E16705"/>
    <w:rsid w:val="00E46783"/>
    <w:rsid w:val="00F42623"/>
    <w:rsid w:val="00F8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47A0F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891E6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2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111</Words>
  <Characters>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19</cp:revision>
  <dcterms:created xsi:type="dcterms:W3CDTF">2012-10-02T16:21:00Z</dcterms:created>
  <dcterms:modified xsi:type="dcterms:W3CDTF">2015-08-23T17:28:00Z</dcterms:modified>
</cp:coreProperties>
</file>